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DD" w:rsidRPr="001858C0" w:rsidRDefault="00FE5EDD" w:rsidP="001858C0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1858C0"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</w:rPr>
        <w:t>10</w:t>
      </w:r>
    </w:p>
    <w:p w:rsidR="00FE5EDD" w:rsidRPr="001858C0" w:rsidRDefault="00FE5EDD" w:rsidP="001858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1858C0">
        <w:rPr>
          <w:rFonts w:ascii="Times New Roman" w:hAnsi="Times New Roman"/>
          <w:sz w:val="24"/>
          <w:szCs w:val="24"/>
        </w:rPr>
        <w:t xml:space="preserve">к решению  </w:t>
      </w:r>
      <w:r w:rsidRPr="001858C0">
        <w:rPr>
          <w:rFonts w:ascii="Times New Roman" w:hAnsi="Times New Roman"/>
          <w:sz w:val="24"/>
          <w:szCs w:val="24"/>
          <w:lang w:val="en-US"/>
        </w:rPr>
        <w:t>X</w:t>
      </w:r>
      <w:r w:rsidRPr="001858C0">
        <w:rPr>
          <w:rFonts w:ascii="Times New Roman" w:hAnsi="Times New Roman"/>
          <w:sz w:val="24"/>
          <w:szCs w:val="24"/>
        </w:rPr>
        <w:t>Х</w:t>
      </w:r>
      <w:r w:rsidRPr="001858C0">
        <w:rPr>
          <w:rFonts w:ascii="Times New Roman" w:hAnsi="Times New Roman"/>
          <w:sz w:val="24"/>
          <w:szCs w:val="24"/>
          <w:lang w:val="en-US"/>
        </w:rPr>
        <w:t>I</w:t>
      </w:r>
      <w:r w:rsidRPr="001858C0">
        <w:rPr>
          <w:rFonts w:ascii="Times New Roman" w:hAnsi="Times New Roman"/>
          <w:sz w:val="24"/>
          <w:szCs w:val="24"/>
        </w:rPr>
        <w:t xml:space="preserve">  сессии </w:t>
      </w:r>
      <w:r w:rsidRPr="001858C0">
        <w:rPr>
          <w:rFonts w:ascii="Times New Roman" w:hAnsi="Times New Roman"/>
          <w:sz w:val="24"/>
          <w:szCs w:val="24"/>
          <w:lang w:val="en-US"/>
        </w:rPr>
        <w:t>III</w:t>
      </w:r>
      <w:r w:rsidRPr="001858C0">
        <w:rPr>
          <w:rFonts w:ascii="Times New Roman" w:hAnsi="Times New Roman"/>
          <w:sz w:val="24"/>
          <w:szCs w:val="24"/>
        </w:rPr>
        <w:t xml:space="preserve"> созыва</w:t>
      </w:r>
    </w:p>
    <w:p w:rsidR="00FE5EDD" w:rsidRPr="001858C0" w:rsidRDefault="00FE5EDD" w:rsidP="001858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1858C0">
        <w:rPr>
          <w:rFonts w:ascii="Times New Roman" w:hAnsi="Times New Roman"/>
          <w:sz w:val="24"/>
          <w:szCs w:val="24"/>
        </w:rPr>
        <w:t>Совета муниципального образования</w:t>
      </w:r>
    </w:p>
    <w:p w:rsidR="00FE5EDD" w:rsidRPr="001858C0" w:rsidRDefault="00FE5EDD" w:rsidP="001858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1858C0">
        <w:rPr>
          <w:rFonts w:ascii="Times New Roman" w:hAnsi="Times New Roman"/>
          <w:sz w:val="24"/>
          <w:szCs w:val="24"/>
        </w:rPr>
        <w:t>Выселковский район</w:t>
      </w:r>
    </w:p>
    <w:p w:rsidR="00FE5EDD" w:rsidRPr="001858C0" w:rsidRDefault="00FE5EDD" w:rsidP="001858C0">
      <w:pPr>
        <w:tabs>
          <w:tab w:val="left" w:pos="965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1858C0">
        <w:rPr>
          <w:rFonts w:ascii="Times New Roman" w:hAnsi="Times New Roman"/>
          <w:sz w:val="24"/>
          <w:szCs w:val="24"/>
        </w:rPr>
        <w:t>от 21 ноября 2017 года  № 2-173</w:t>
      </w:r>
    </w:p>
    <w:p w:rsidR="00FE5EDD" w:rsidRDefault="00FE5EDD"/>
    <w:p w:rsidR="00FE5EDD" w:rsidRDefault="00FE5EDD" w:rsidP="001858C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858C0">
        <w:rPr>
          <w:rFonts w:ascii="Times New Roman" w:hAnsi="Times New Roman"/>
          <w:b/>
          <w:bCs/>
          <w:sz w:val="24"/>
          <w:szCs w:val="24"/>
        </w:rPr>
        <w:t>Распределение бюджетных ассигнований по целевым статьям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58C0">
        <w:rPr>
          <w:rFonts w:ascii="Times New Roman" w:hAnsi="Times New Roman"/>
          <w:b/>
          <w:bCs/>
          <w:sz w:val="24"/>
          <w:szCs w:val="24"/>
        </w:rPr>
        <w:t xml:space="preserve"> (муниципальным программам </w:t>
      </w:r>
    </w:p>
    <w:p w:rsidR="00FE5EDD" w:rsidRDefault="00FE5EDD" w:rsidP="001858C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858C0">
        <w:rPr>
          <w:rFonts w:ascii="Times New Roman" w:hAnsi="Times New Roman"/>
          <w:b/>
          <w:bCs/>
          <w:sz w:val="24"/>
          <w:szCs w:val="24"/>
        </w:rPr>
        <w:t>муниципального образования Выселковский район и непрограммным направлениям деятельности),</w:t>
      </w:r>
    </w:p>
    <w:p w:rsidR="00FE5EDD" w:rsidRPr="001858C0" w:rsidRDefault="00FE5EDD" w:rsidP="00185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58C0">
        <w:rPr>
          <w:rFonts w:ascii="Times New Roman" w:hAnsi="Times New Roman"/>
          <w:b/>
          <w:bCs/>
          <w:sz w:val="24"/>
          <w:szCs w:val="24"/>
        </w:rPr>
        <w:t xml:space="preserve"> группам видов расходов классификации расходов бюджетов на 2017 год</w:t>
      </w:r>
    </w:p>
    <w:p w:rsidR="00FE5EDD" w:rsidRDefault="00FE5EDD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8"/>
        <w:gridCol w:w="352"/>
        <w:gridCol w:w="218"/>
        <w:gridCol w:w="7172"/>
        <w:gridCol w:w="3060"/>
        <w:gridCol w:w="900"/>
        <w:gridCol w:w="1620"/>
      </w:tblGrid>
      <w:tr w:rsidR="00FE5EDD" w:rsidRPr="00444566" w:rsidTr="00444566">
        <w:trPr>
          <w:trHeight w:val="31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(тыс.рублей)</w:t>
            </w:r>
          </w:p>
        </w:tc>
      </w:tr>
      <w:tr w:rsidR="00FE5EDD" w:rsidRPr="00444566" w:rsidTr="00444566">
        <w:trPr>
          <w:trHeight w:val="375"/>
        </w:trPr>
        <w:tc>
          <w:tcPr>
            <w:tcW w:w="540" w:type="dxa"/>
            <w:gridSpan w:val="2"/>
            <w:vMerge w:val="restart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390" w:type="dxa"/>
            <w:gridSpan w:val="2"/>
            <w:vMerge w:val="restart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060" w:type="dxa"/>
            <w:vMerge w:val="restart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900" w:type="dxa"/>
            <w:vMerge w:val="restart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20" w:type="dxa"/>
            <w:vMerge w:val="restart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E5EDD" w:rsidRPr="00444566" w:rsidTr="00444566">
        <w:trPr>
          <w:trHeight w:val="315"/>
        </w:trPr>
        <w:tc>
          <w:tcPr>
            <w:tcW w:w="540" w:type="dxa"/>
            <w:gridSpan w:val="2"/>
            <w:vMerge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vMerge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EDD" w:rsidRPr="00444566" w:rsidTr="00444566">
        <w:trPr>
          <w:trHeight w:val="43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5EDD" w:rsidRPr="00444566" w:rsidTr="00444566">
        <w:trPr>
          <w:trHeight w:val="37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1226216,5</w:t>
            </w:r>
          </w:p>
        </w:tc>
      </w:tr>
      <w:tr w:rsidR="00FE5EDD" w:rsidRPr="00444566" w:rsidTr="00444566">
        <w:trPr>
          <w:trHeight w:val="37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EDD" w:rsidRPr="00444566" w:rsidTr="00444566">
        <w:trPr>
          <w:trHeight w:val="44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854886,4</w:t>
            </w:r>
          </w:p>
        </w:tc>
      </w:tr>
      <w:tr w:rsidR="00FE5EDD" w:rsidRPr="00444566" w:rsidTr="00444566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812063,0</w:t>
            </w:r>
          </w:p>
        </w:tc>
      </w:tr>
      <w:tr w:rsidR="00FE5EDD" w:rsidRPr="00444566" w:rsidTr="00444566">
        <w:trPr>
          <w:trHeight w:val="37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295843,5</w:t>
            </w:r>
          </w:p>
        </w:tc>
      </w:tr>
      <w:tr w:rsidR="00FE5EDD" w:rsidRPr="00444566" w:rsidTr="00444566">
        <w:trPr>
          <w:trHeight w:val="321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60065,8</w:t>
            </w:r>
          </w:p>
        </w:tc>
      </w:tr>
      <w:tr w:rsidR="00FE5EDD" w:rsidRPr="00444566" w:rsidTr="00444566">
        <w:trPr>
          <w:trHeight w:val="301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1554,0</w:t>
            </w:r>
          </w:p>
        </w:tc>
      </w:tr>
      <w:tr w:rsidR="00FE5EDD" w:rsidRPr="00444566" w:rsidTr="00444566">
        <w:trPr>
          <w:trHeight w:val="29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58511,8</w:t>
            </w:r>
          </w:p>
        </w:tc>
      </w:tr>
      <w:tr w:rsidR="00FE5EDD" w:rsidRPr="00444566" w:rsidTr="00444566">
        <w:trPr>
          <w:trHeight w:val="289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245,2</w:t>
            </w:r>
          </w:p>
        </w:tc>
      </w:tr>
      <w:tr w:rsidR="00FE5EDD" w:rsidRPr="00444566" w:rsidTr="00B94323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245,2</w:t>
            </w:r>
          </w:p>
        </w:tc>
      </w:tr>
      <w:tr w:rsidR="00FE5EDD" w:rsidRPr="00444566" w:rsidTr="00B94323">
        <w:trPr>
          <w:trHeight w:val="1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2610,0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2610,0</w:t>
            </w:r>
          </w:p>
        </w:tc>
      </w:tr>
      <w:tr w:rsidR="00FE5EDD" w:rsidRPr="00444566" w:rsidTr="00B94323">
        <w:trPr>
          <w:trHeight w:val="4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общеобразовательную программу дошкольного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</w:tr>
      <w:tr w:rsidR="00FE5EDD" w:rsidRPr="00444566" w:rsidTr="00B94323">
        <w:trPr>
          <w:trHeight w:val="12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226671,5</w:t>
            </w:r>
          </w:p>
        </w:tc>
      </w:tr>
      <w:tr w:rsidR="00FE5EDD" w:rsidRPr="00444566" w:rsidTr="00B94323">
        <w:trPr>
          <w:trHeight w:val="44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226671,5</w:t>
            </w:r>
          </w:p>
        </w:tc>
      </w:tr>
      <w:tr w:rsidR="00FE5EDD" w:rsidRPr="00444566" w:rsidTr="00B94323">
        <w:trPr>
          <w:trHeight w:val="24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385767,9</w:t>
            </w:r>
          </w:p>
        </w:tc>
      </w:tr>
      <w:tr w:rsidR="00FE5EDD" w:rsidRPr="00444566" w:rsidTr="00B94323">
        <w:trPr>
          <w:trHeight w:val="32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63324,8</w:t>
            </w:r>
          </w:p>
        </w:tc>
      </w:tr>
      <w:tr w:rsidR="00FE5EDD" w:rsidRPr="00444566" w:rsidTr="00B94323">
        <w:trPr>
          <w:trHeight w:val="48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FE5EDD" w:rsidRPr="00444566" w:rsidTr="00B94323">
        <w:trPr>
          <w:trHeight w:val="28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63300,8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FE5EDD" w:rsidRPr="00444566" w:rsidTr="00B94323">
        <w:trPr>
          <w:trHeight w:val="318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10512,9</w:t>
            </w:r>
          </w:p>
        </w:tc>
      </w:tr>
      <w:tr w:rsidR="00FE5EDD" w:rsidRPr="00444566" w:rsidTr="00B94323">
        <w:trPr>
          <w:trHeight w:val="298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FE5EDD" w:rsidRPr="00444566" w:rsidTr="00B94323">
        <w:trPr>
          <w:trHeight w:val="3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10112,9</w:t>
            </w:r>
          </w:p>
        </w:tc>
      </w:tr>
      <w:tr w:rsidR="00FE5EDD" w:rsidRPr="00444566" w:rsidTr="00B94323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FE5EDD" w:rsidRPr="00444566" w:rsidTr="00B94323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FE5EDD" w:rsidRPr="00444566" w:rsidTr="00B94323">
        <w:trPr>
          <w:trHeight w:val="1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5955,5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5955,5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294319,2</w:t>
            </w:r>
          </w:p>
        </w:tc>
      </w:tr>
      <w:tr w:rsidR="00FE5EDD" w:rsidRPr="00444566" w:rsidTr="00B94323">
        <w:trPr>
          <w:trHeight w:val="273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3456,4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193,1</w:t>
            </w:r>
          </w:p>
        </w:tc>
      </w:tr>
      <w:tr w:rsidR="00FE5EDD" w:rsidRPr="00444566" w:rsidTr="00B94323">
        <w:trPr>
          <w:trHeight w:val="199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290669,7</w:t>
            </w:r>
          </w:p>
        </w:tc>
      </w:tr>
      <w:tr w:rsidR="00FE5EDD" w:rsidRPr="00444566" w:rsidTr="00B94323">
        <w:trPr>
          <w:trHeight w:val="359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FE5EDD" w:rsidRPr="00444566" w:rsidTr="00B94323">
        <w:trPr>
          <w:trHeight w:val="339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FE5EDD" w:rsidRPr="00444566" w:rsidTr="00B94323">
        <w:trPr>
          <w:trHeight w:val="102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1163,9</w:t>
            </w:r>
          </w:p>
        </w:tc>
      </w:tr>
      <w:tr w:rsidR="00FE5EDD" w:rsidRPr="00444566" w:rsidTr="00B94323">
        <w:trPr>
          <w:trHeight w:val="279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1163,9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Софинансирование мероприятий краевой  программы "Развитие образования"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L0970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L0970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 условий для занятий физической культуры и спортом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R0970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FE5EDD" w:rsidRPr="00444566" w:rsidTr="00B94323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R0970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1963,4</w:t>
            </w:r>
          </w:p>
        </w:tc>
      </w:tr>
      <w:tr w:rsidR="00FE5EDD" w:rsidRPr="00444566" w:rsidTr="00B94323">
        <w:trPr>
          <w:trHeight w:val="1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Софинансирование мероприятий краевой программы "Развитие образования"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5050,3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5050,3</w:t>
            </w:r>
          </w:p>
        </w:tc>
      </w:tr>
      <w:tr w:rsidR="00FE5EDD" w:rsidRPr="00444566" w:rsidTr="00B94323">
        <w:trPr>
          <w:trHeight w:val="11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17348,7</w:t>
            </w:r>
          </w:p>
        </w:tc>
      </w:tr>
      <w:tr w:rsidR="00FE5EDD" w:rsidRPr="00444566" w:rsidTr="00B94323">
        <w:trPr>
          <w:trHeight w:val="16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17348,7</w:t>
            </w:r>
          </w:p>
        </w:tc>
      </w:tr>
      <w:tr w:rsidR="00FE5EDD" w:rsidRPr="00444566" w:rsidTr="00B94323">
        <w:trPr>
          <w:trHeight w:val="14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1154,2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16194,5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10825,7</w:t>
            </w:r>
          </w:p>
        </w:tc>
      </w:tr>
      <w:tr w:rsidR="00FE5EDD" w:rsidRPr="00444566" w:rsidTr="00B94323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FE5EDD" w:rsidRPr="00444566" w:rsidTr="000F1020">
        <w:trPr>
          <w:trHeight w:val="24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FE5EDD" w:rsidRPr="00444566" w:rsidTr="00B77699">
        <w:trPr>
          <w:trHeight w:val="20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FE5EDD" w:rsidRPr="00444566" w:rsidTr="00B77699">
        <w:trPr>
          <w:trHeight w:val="18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</w:tr>
      <w:tr w:rsidR="00FE5EDD" w:rsidRPr="00444566" w:rsidTr="00B77699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10669,7</w:t>
            </w:r>
          </w:p>
        </w:tc>
      </w:tr>
      <w:tr w:rsidR="00FE5EDD" w:rsidRPr="00444566" w:rsidTr="00B77699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10609,7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102277,2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102127,2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102127,2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42823,4</w:t>
            </w:r>
          </w:p>
        </w:tc>
      </w:tr>
      <w:tr w:rsidR="00FE5EDD" w:rsidRPr="00444566" w:rsidTr="00B77699">
        <w:trPr>
          <w:trHeight w:val="24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35897,2</w:t>
            </w:r>
          </w:p>
        </w:tc>
      </w:tr>
      <w:tr w:rsidR="00FE5EDD" w:rsidRPr="00444566" w:rsidTr="00B77699">
        <w:trPr>
          <w:trHeight w:val="14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35897,2</w:t>
            </w:r>
          </w:p>
        </w:tc>
      </w:tr>
      <w:tr w:rsidR="00FE5EDD" w:rsidRPr="00444566" w:rsidTr="00B77699">
        <w:trPr>
          <w:trHeight w:val="30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30825,5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4923,5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2901,2</w:t>
            </w:r>
          </w:p>
        </w:tc>
      </w:tr>
      <w:tr w:rsidR="00FE5EDD" w:rsidRPr="00444566" w:rsidTr="00B77699">
        <w:trPr>
          <w:trHeight w:val="17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2301,2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FE5EDD" w:rsidRPr="00444566" w:rsidTr="00B77699">
        <w:trPr>
          <w:trHeight w:val="1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FE5EDD" w:rsidRPr="00444566" w:rsidTr="00B77699">
        <w:trPr>
          <w:trHeight w:val="59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FE5EDD" w:rsidRPr="00444566" w:rsidTr="00B77699">
        <w:trPr>
          <w:trHeight w:val="12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109,7</w:t>
            </w:r>
          </w:p>
        </w:tc>
      </w:tr>
      <w:tr w:rsidR="00FE5EDD" w:rsidRPr="00444566" w:rsidTr="00444566">
        <w:trPr>
          <w:trHeight w:val="40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FE5EDD" w:rsidRPr="00444566" w:rsidTr="00B77699">
        <w:trPr>
          <w:trHeight w:val="18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96161,6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96161,6</w:t>
            </w:r>
          </w:p>
        </w:tc>
      </w:tr>
      <w:tr w:rsidR="00FE5EDD" w:rsidRPr="00444566" w:rsidTr="00B77699">
        <w:trPr>
          <w:trHeight w:val="14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Профиликтика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47085,4</w:t>
            </w:r>
          </w:p>
        </w:tc>
      </w:tr>
      <w:tr w:rsidR="00FE5EDD" w:rsidRPr="00444566" w:rsidTr="00B77699">
        <w:trPr>
          <w:trHeight w:val="12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Предупреждение и борьба с социально значимыми заболеваниями, вакцинопрофилактика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FE5EDD" w:rsidRPr="00444566" w:rsidTr="00B77699">
        <w:trPr>
          <w:trHeight w:val="10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FE5EDD" w:rsidRPr="00444566" w:rsidTr="00B77699">
        <w:trPr>
          <w:trHeight w:val="53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</w:tr>
      <w:tr w:rsidR="00FE5EDD" w:rsidRPr="00444566" w:rsidTr="00B77699">
        <w:trPr>
          <w:trHeight w:val="23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FE5EDD" w:rsidRPr="00444566" w:rsidTr="00B77699">
        <w:trPr>
          <w:trHeight w:val="553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FE5EDD" w:rsidRPr="00444566" w:rsidTr="00B77699">
        <w:trPr>
          <w:trHeight w:val="627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32949,6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647,5</w:t>
            </w:r>
          </w:p>
        </w:tc>
      </w:tr>
      <w:tr w:rsidR="00FE5EDD" w:rsidRPr="00444566" w:rsidTr="00B77699">
        <w:trPr>
          <w:trHeight w:val="3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Повышение квалификации  работников муниципальных учреждений здравоохранения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02 1 04 61630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552,5</w:t>
            </w:r>
          </w:p>
        </w:tc>
      </w:tr>
      <w:tr w:rsidR="00FE5EDD" w:rsidRPr="00444566" w:rsidTr="00B77699">
        <w:trPr>
          <w:trHeight w:val="3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02 1 04 61630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552,5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FE5EDD" w:rsidRPr="00444566" w:rsidTr="00B77699">
        <w:trPr>
          <w:trHeight w:val="237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FE5EDD" w:rsidRPr="00444566" w:rsidTr="00B77699">
        <w:trPr>
          <w:trHeight w:val="383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12107,0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Строительство амбулатории (офиса) врача общей практики в станице Выселки по пер.Октябрьский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06 L0180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1210,7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06 L0180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1210,7</w:t>
            </w:r>
          </w:p>
        </w:tc>
      </w:tr>
      <w:tr w:rsidR="00FE5EDD" w:rsidRPr="00444566" w:rsidTr="00B77699">
        <w:trPr>
          <w:trHeight w:val="142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06 R0180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10896,3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06 R0180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10896,3</w:t>
            </w:r>
          </w:p>
        </w:tc>
      </w:tr>
      <w:tr w:rsidR="00FE5EDD" w:rsidRPr="00444566" w:rsidTr="00B77699">
        <w:trPr>
          <w:trHeight w:val="102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1408,6</w:t>
            </w:r>
          </w:p>
        </w:tc>
      </w:tr>
      <w:tr w:rsidR="00FE5EDD" w:rsidRPr="00444566" w:rsidTr="00B77699">
        <w:trPr>
          <w:trHeight w:val="361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проживающим и работающим в сельских населенных пунктах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1408,6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1408,6</w:t>
            </w:r>
          </w:p>
        </w:tc>
      </w:tr>
      <w:tr w:rsidR="00FE5EDD" w:rsidRPr="00444566" w:rsidTr="00B77699">
        <w:trPr>
          <w:trHeight w:val="122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34075,6</w:t>
            </w:r>
          </w:p>
        </w:tc>
      </w:tr>
      <w:tr w:rsidR="00FE5EDD" w:rsidRPr="00444566" w:rsidTr="00B77699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34075,6</w:t>
            </w:r>
          </w:p>
        </w:tc>
      </w:tr>
      <w:tr w:rsidR="00FE5EDD" w:rsidRPr="00444566" w:rsidTr="005D25AA">
        <w:trPr>
          <w:trHeight w:val="33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33008,0</w:t>
            </w:r>
          </w:p>
        </w:tc>
      </w:tr>
      <w:tr w:rsidR="00FE5EDD" w:rsidRPr="00444566" w:rsidTr="005D25AA">
        <w:trPr>
          <w:trHeight w:val="31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30028,5</w:t>
            </w:r>
          </w:p>
        </w:tc>
      </w:tr>
      <w:tr w:rsidR="00FE5EDD" w:rsidRPr="00444566" w:rsidTr="005D25AA">
        <w:trPr>
          <w:trHeight w:val="53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2198,0</w:t>
            </w:r>
          </w:p>
        </w:tc>
      </w:tr>
      <w:tr w:rsidR="00FE5EDD" w:rsidRPr="00444566" w:rsidTr="005D25AA">
        <w:trPr>
          <w:trHeight w:val="3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487,4</w:t>
            </w:r>
          </w:p>
        </w:tc>
      </w:tr>
      <w:tr w:rsidR="00FE5EDD" w:rsidRPr="00444566" w:rsidTr="005D25AA">
        <w:trPr>
          <w:trHeight w:val="154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27320,9</w:t>
            </w:r>
          </w:p>
        </w:tc>
      </w:tr>
      <w:tr w:rsidR="00FE5EDD" w:rsidRPr="00444566" w:rsidTr="00444566">
        <w:trPr>
          <w:trHeight w:val="42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FE5EDD" w:rsidRPr="00444566" w:rsidTr="005D25AA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FE5EDD" w:rsidRPr="00444566" w:rsidTr="005D25AA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FE5EDD" w:rsidRPr="00444566" w:rsidTr="005D25AA">
        <w:trPr>
          <w:trHeight w:val="54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394,4</w:t>
            </w:r>
          </w:p>
        </w:tc>
      </w:tr>
      <w:tr w:rsidR="00FE5EDD" w:rsidRPr="00444566" w:rsidTr="005D25AA">
        <w:trPr>
          <w:trHeight w:val="605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394,4</w:t>
            </w:r>
          </w:p>
        </w:tc>
      </w:tr>
      <w:tr w:rsidR="00FE5EDD" w:rsidRPr="00444566" w:rsidTr="005D25AA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1274,4</w:t>
            </w:r>
          </w:p>
        </w:tc>
      </w:tr>
      <w:tr w:rsidR="00FE5EDD" w:rsidRPr="00444566" w:rsidTr="005D25AA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1261,7</w:t>
            </w:r>
          </w:p>
        </w:tc>
      </w:tr>
      <w:tr w:rsidR="00FE5EDD" w:rsidRPr="00444566" w:rsidTr="005D25AA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03 1 01 60640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FE5EDD" w:rsidRPr="00444566" w:rsidTr="00BB50BF">
        <w:trPr>
          <w:trHeight w:val="146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Организация библиотечного обслуживания населения. комплектование и обеспечение сохранности библиотечных фондов библиотек поселений, межпоселенческой библиотеки муниципального района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L5190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FE5EDD" w:rsidRPr="00444566" w:rsidTr="00BB50BF">
        <w:trPr>
          <w:trHeight w:val="90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L5190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FE5EDD" w:rsidRPr="00444566" w:rsidTr="00BB50BF">
        <w:trPr>
          <w:trHeight w:val="252"/>
        </w:trPr>
        <w:tc>
          <w:tcPr>
            <w:tcW w:w="54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Комплектование и обеспечение сохранности библиотечных фондов библиотек поселений, межпоселенческих библиотек городского округа, в рамках программы "Культура Кубани"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R5190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R5190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FE5EDD" w:rsidRPr="00444566" w:rsidTr="00BB50BF">
        <w:trPr>
          <w:gridBefore w:val="1"/>
          <w:wBefore w:w="188" w:type="dxa"/>
          <w:trHeight w:val="61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226,8</w:t>
            </w:r>
          </w:p>
        </w:tc>
      </w:tr>
      <w:tr w:rsidR="00FE5EDD" w:rsidRPr="00444566" w:rsidTr="00BB50BF">
        <w:trPr>
          <w:gridBefore w:val="1"/>
          <w:wBefore w:w="188" w:type="dxa"/>
          <w:trHeight w:val="39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226,8</w:t>
            </w:r>
          </w:p>
        </w:tc>
      </w:tr>
      <w:tr w:rsidR="00FE5EDD" w:rsidRPr="00444566" w:rsidTr="00BB50BF">
        <w:trPr>
          <w:gridBefore w:val="1"/>
          <w:wBefore w:w="188" w:type="dxa"/>
          <w:trHeight w:val="34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Cофинансирование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425,2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420,6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01 S0640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FE5EDD" w:rsidRPr="00444566" w:rsidTr="00BB50BF">
        <w:trPr>
          <w:gridBefore w:val="1"/>
          <w:wBefore w:w="188" w:type="dxa"/>
          <w:trHeight w:val="133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FE5EDD" w:rsidRPr="00444566" w:rsidTr="00BB50BF">
        <w:trPr>
          <w:gridBefore w:val="1"/>
          <w:wBefore w:w="188" w:type="dxa"/>
          <w:trHeight w:val="29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FE5EDD" w:rsidRPr="00444566" w:rsidTr="00BB50BF">
        <w:trPr>
          <w:gridBefore w:val="1"/>
          <w:wBefore w:w="188" w:type="dxa"/>
          <w:trHeight w:val="89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805,5</w:t>
            </w:r>
          </w:p>
        </w:tc>
      </w:tr>
      <w:tr w:rsidR="00FE5EDD" w:rsidRPr="00444566" w:rsidTr="00BB50BF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FE5EDD" w:rsidRPr="00444566" w:rsidTr="00444566">
        <w:trPr>
          <w:gridBefore w:val="1"/>
          <w:wBefore w:w="188" w:type="dxa"/>
          <w:trHeight w:val="37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FE5EDD" w:rsidRPr="00444566" w:rsidTr="00BB50BF">
        <w:trPr>
          <w:gridBefore w:val="1"/>
          <w:wBefore w:w="188" w:type="dxa"/>
          <w:trHeight w:val="31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FE5EDD" w:rsidRPr="00444566" w:rsidTr="00BB50BF">
        <w:trPr>
          <w:gridBefore w:val="1"/>
          <w:wBefore w:w="188" w:type="dxa"/>
          <w:trHeight w:val="24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16667,5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16667,5</w:t>
            </w:r>
          </w:p>
        </w:tc>
      </w:tr>
      <w:tr w:rsidR="00FE5EDD" w:rsidRPr="00444566" w:rsidTr="00BB50BF">
        <w:trPr>
          <w:gridBefore w:val="1"/>
          <w:wBefore w:w="188" w:type="dxa"/>
          <w:trHeight w:val="55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FE5EDD" w:rsidRPr="00444566" w:rsidTr="00BB50BF">
        <w:trPr>
          <w:gridBefore w:val="1"/>
          <w:wBefore w:w="188" w:type="dxa"/>
          <w:trHeight w:val="41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3845,8</w:t>
            </w:r>
          </w:p>
        </w:tc>
      </w:tr>
      <w:tr w:rsidR="00FE5EDD" w:rsidRPr="00444566" w:rsidTr="00BB50BF">
        <w:trPr>
          <w:gridBefore w:val="1"/>
          <w:wBefore w:w="188" w:type="dxa"/>
          <w:trHeight w:val="10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1950,0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1279,4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670,6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1666,7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1666,7</w:t>
            </w:r>
          </w:p>
        </w:tc>
      </w:tr>
      <w:tr w:rsidR="00FE5EDD" w:rsidRPr="00444566" w:rsidTr="00BB50BF">
        <w:trPr>
          <w:gridBefore w:val="1"/>
          <w:wBefore w:w="188" w:type="dxa"/>
          <w:trHeight w:val="29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808,5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FE5EDD" w:rsidRPr="00444566" w:rsidTr="00BB50BF">
        <w:trPr>
          <w:gridBefore w:val="1"/>
          <w:wBefore w:w="188" w:type="dxa"/>
          <w:trHeight w:val="33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11675,0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FE5EDD" w:rsidRPr="00444566" w:rsidTr="00BB50BF">
        <w:trPr>
          <w:gridBefore w:val="1"/>
          <w:wBefore w:w="188" w:type="dxa"/>
          <w:trHeight w:val="241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FE5EDD" w:rsidRPr="00444566" w:rsidTr="00444566">
        <w:trPr>
          <w:gridBefore w:val="1"/>
          <w:wBefore w:w="188" w:type="dxa"/>
          <w:trHeight w:val="43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FE5EDD" w:rsidRPr="00444566" w:rsidTr="00BB50BF">
        <w:trPr>
          <w:gridBefore w:val="1"/>
          <w:wBefore w:w="188" w:type="dxa"/>
          <w:trHeight w:val="151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FE5EDD" w:rsidRPr="00444566" w:rsidTr="00BB50BF">
        <w:trPr>
          <w:gridBefore w:val="1"/>
          <w:wBefore w:w="188" w:type="dxa"/>
          <w:trHeight w:val="89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FE5EDD" w:rsidRPr="00444566" w:rsidTr="00BB50BF">
        <w:trPr>
          <w:gridBefore w:val="1"/>
          <w:wBefore w:w="188" w:type="dxa"/>
          <w:trHeight w:val="70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FE5EDD" w:rsidRPr="00444566" w:rsidTr="00BB50BF">
        <w:trPr>
          <w:gridBefore w:val="1"/>
          <w:wBefore w:w="188" w:type="dxa"/>
          <w:trHeight w:val="12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10711,8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3018,6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3018,6</w:t>
            </w:r>
          </w:p>
        </w:tc>
      </w:tr>
      <w:tr w:rsidR="00FE5EDD" w:rsidRPr="00444566" w:rsidTr="00BB50BF">
        <w:trPr>
          <w:gridBefore w:val="1"/>
          <w:wBefore w:w="188" w:type="dxa"/>
          <w:trHeight w:val="12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2318,6</w:t>
            </w:r>
          </w:p>
        </w:tc>
      </w:tr>
      <w:tr w:rsidR="00FE5EDD" w:rsidRPr="00444566" w:rsidTr="00BB50BF">
        <w:trPr>
          <w:gridBefore w:val="1"/>
          <w:wBefore w:w="188" w:type="dxa"/>
          <w:trHeight w:val="10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2318,6</w:t>
            </w:r>
          </w:p>
        </w:tc>
      </w:tr>
      <w:tr w:rsidR="00FE5EDD" w:rsidRPr="00444566" w:rsidTr="00BB50BF">
        <w:trPr>
          <w:gridBefore w:val="1"/>
          <w:wBefore w:w="188" w:type="dxa"/>
          <w:trHeight w:val="44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2247,0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FE5EDD" w:rsidRPr="00444566" w:rsidTr="00BB50BF">
        <w:trPr>
          <w:gridBefore w:val="1"/>
          <w:wBefore w:w="188" w:type="dxa"/>
          <w:trHeight w:val="46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FE5EDD" w:rsidRPr="00444566" w:rsidTr="00BB50BF">
        <w:trPr>
          <w:gridBefore w:val="1"/>
          <w:wBefore w:w="188" w:type="dxa"/>
          <w:trHeight w:val="52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FE5EDD" w:rsidRPr="00444566" w:rsidTr="00BB50BF">
        <w:trPr>
          <w:gridBefore w:val="1"/>
          <w:wBefore w:w="188" w:type="dxa"/>
          <w:trHeight w:val="3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BB50BF">
        <w:trPr>
          <w:gridBefore w:val="1"/>
          <w:wBefore w:w="188" w:type="dxa"/>
          <w:trHeight w:val="46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7331,0</w:t>
            </w:r>
          </w:p>
        </w:tc>
      </w:tr>
      <w:tr w:rsidR="00FE5EDD" w:rsidRPr="00444566" w:rsidTr="00BB50BF">
        <w:trPr>
          <w:gridBefore w:val="1"/>
          <w:wBefore w:w="188" w:type="dxa"/>
          <w:trHeight w:val="44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7120,0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FE5EDD" w:rsidRPr="00444566" w:rsidTr="00BB50BF">
        <w:trPr>
          <w:gridBefore w:val="1"/>
          <w:wBefore w:w="188" w:type="dxa"/>
          <w:trHeight w:val="11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6264,0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5866,0</w:t>
            </w:r>
          </w:p>
        </w:tc>
      </w:tr>
      <w:tr w:rsidR="00FE5EDD" w:rsidRPr="00444566" w:rsidTr="00BB50BF">
        <w:trPr>
          <w:gridBefore w:val="1"/>
          <w:wBefore w:w="188" w:type="dxa"/>
          <w:trHeight w:val="1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377,0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606,0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FE5EDD" w:rsidRPr="00444566" w:rsidTr="00BB50BF">
        <w:trPr>
          <w:gridBefore w:val="1"/>
          <w:wBefore w:w="188" w:type="dxa"/>
          <w:trHeight w:val="19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FE5EDD" w:rsidRPr="00444566" w:rsidTr="00BB50BF">
        <w:trPr>
          <w:gridBefore w:val="1"/>
          <w:wBefore w:w="188" w:type="dxa"/>
          <w:trHeight w:val="27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FE5EDD" w:rsidRPr="00444566" w:rsidTr="00BB50BF">
        <w:trPr>
          <w:gridBefore w:val="1"/>
          <w:wBefore w:w="188" w:type="dxa"/>
          <w:trHeight w:val="43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FE5EDD" w:rsidRPr="00444566" w:rsidTr="00BB50BF">
        <w:trPr>
          <w:gridBefore w:val="1"/>
          <w:wBefore w:w="188" w:type="dxa"/>
          <w:trHeight w:val="13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FE5EDD" w:rsidRPr="00444566" w:rsidTr="00BB50BF">
        <w:trPr>
          <w:gridBefore w:val="1"/>
          <w:wBefore w:w="188" w:type="dxa"/>
          <w:trHeight w:val="19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BB50BF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444566">
        <w:trPr>
          <w:gridBefore w:val="1"/>
          <w:wBefore w:w="188" w:type="dxa"/>
          <w:trHeight w:val="4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BB50BF">
        <w:trPr>
          <w:gridBefore w:val="1"/>
          <w:wBefore w:w="188" w:type="dxa"/>
          <w:trHeight w:val="9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FE5EDD" w:rsidRPr="00444566" w:rsidTr="00BB50BF">
        <w:trPr>
          <w:gridBefore w:val="1"/>
          <w:wBefore w:w="188" w:type="dxa"/>
          <w:trHeight w:val="19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FE5EDD" w:rsidRPr="00444566" w:rsidTr="00BB50BF">
        <w:trPr>
          <w:gridBefore w:val="1"/>
          <w:wBefore w:w="188" w:type="dxa"/>
          <w:trHeight w:val="18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FE5EDD" w:rsidRPr="00444566" w:rsidTr="00BB50BF">
        <w:trPr>
          <w:gridBefore w:val="1"/>
          <w:wBefore w:w="188" w:type="dxa"/>
          <w:trHeight w:val="105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37573,2</w:t>
            </w:r>
          </w:p>
        </w:tc>
      </w:tr>
      <w:tr w:rsidR="00FE5EDD" w:rsidRPr="00444566" w:rsidTr="00444566">
        <w:trPr>
          <w:gridBefore w:val="1"/>
          <w:wBefore w:w="188" w:type="dxa"/>
          <w:trHeight w:val="60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4363,6</w:t>
            </w:r>
          </w:p>
        </w:tc>
      </w:tr>
      <w:tr w:rsidR="00FE5EDD" w:rsidRPr="00444566" w:rsidTr="00BB50BF">
        <w:trPr>
          <w:gridBefore w:val="1"/>
          <w:wBefore w:w="188" w:type="dxa"/>
          <w:trHeight w:val="22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FE5EDD" w:rsidRPr="00444566" w:rsidTr="00444566">
        <w:trPr>
          <w:gridBefore w:val="1"/>
          <w:wBefore w:w="188" w:type="dxa"/>
          <w:trHeight w:val="54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FE5EDD" w:rsidRPr="00444566" w:rsidTr="00BB50BF">
        <w:trPr>
          <w:gridBefore w:val="1"/>
          <w:wBefore w:w="188" w:type="dxa"/>
          <w:trHeight w:val="11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FE5EDD" w:rsidRPr="00444566" w:rsidTr="00BB50BF">
        <w:trPr>
          <w:gridBefore w:val="1"/>
          <w:wBefore w:w="188" w:type="dxa"/>
          <w:trHeight w:val="9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FE5EDD" w:rsidRPr="00444566" w:rsidTr="00BB50BF">
        <w:trPr>
          <w:gridBefore w:val="1"/>
          <w:wBefore w:w="188" w:type="dxa"/>
          <w:trHeight w:val="24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1363,6</w:t>
            </w:r>
          </w:p>
        </w:tc>
      </w:tr>
      <w:tr w:rsidR="00FE5EDD" w:rsidRPr="00444566" w:rsidTr="00BB50BF">
        <w:trPr>
          <w:gridBefore w:val="1"/>
          <w:wBefore w:w="188" w:type="dxa"/>
          <w:trHeight w:val="21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28074,1</w:t>
            </w:r>
          </w:p>
        </w:tc>
      </w:tr>
      <w:tr w:rsidR="00FE5EDD" w:rsidRPr="00444566" w:rsidTr="00BB50BF">
        <w:trPr>
          <w:gridBefore w:val="1"/>
          <w:wBefore w:w="188" w:type="dxa"/>
          <w:trHeight w:val="28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Завершение строительства и ввод в эксплуатацию объекта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28074,1</w:t>
            </w:r>
          </w:p>
        </w:tc>
      </w:tr>
      <w:tr w:rsidR="00FE5EDD" w:rsidRPr="00444566" w:rsidTr="00BB50BF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 за счет средств краевого бюджета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08 2 01 60350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25266,6</w:t>
            </w:r>
          </w:p>
        </w:tc>
      </w:tr>
      <w:tr w:rsidR="00FE5EDD" w:rsidRPr="00444566" w:rsidTr="00BB50BF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08 2 01 60350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25266,6</w:t>
            </w:r>
          </w:p>
        </w:tc>
      </w:tr>
      <w:tr w:rsidR="00FE5EDD" w:rsidRPr="00444566" w:rsidTr="00BB50BF">
        <w:trPr>
          <w:gridBefore w:val="1"/>
          <w:wBefore w:w="188" w:type="dxa"/>
          <w:trHeight w:val="1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Строительство плавательного бассейна в станице Выселки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01 S0350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2807,5</w:t>
            </w:r>
          </w:p>
        </w:tc>
      </w:tr>
      <w:tr w:rsidR="00FE5EDD" w:rsidRPr="00444566" w:rsidTr="00BB50BF">
        <w:trPr>
          <w:gridBefore w:val="1"/>
          <w:wBefore w:w="188" w:type="dxa"/>
          <w:trHeight w:val="23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2 01 S0350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2807,5</w:t>
            </w:r>
          </w:p>
        </w:tc>
      </w:tr>
      <w:tr w:rsidR="00FE5EDD" w:rsidRPr="00444566" w:rsidTr="00BB50BF">
        <w:trPr>
          <w:gridBefore w:val="1"/>
          <w:wBefore w:w="188" w:type="dxa"/>
          <w:trHeight w:val="18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FE5EDD" w:rsidRPr="00444566" w:rsidTr="00BB50BF">
        <w:trPr>
          <w:gridBefore w:val="1"/>
          <w:wBefore w:w="188" w:type="dxa"/>
          <w:trHeight w:val="32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482,5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FE5EDD" w:rsidRPr="00444566" w:rsidTr="00BB50BF">
        <w:trPr>
          <w:gridBefore w:val="1"/>
          <w:wBefore w:w="188" w:type="dxa"/>
          <w:trHeight w:val="19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FE5EDD" w:rsidRPr="00444566" w:rsidTr="00BB50BF">
        <w:trPr>
          <w:gridBefore w:val="1"/>
          <w:wBefore w:w="188" w:type="dxa"/>
          <w:trHeight w:val="17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FE5EDD" w:rsidRPr="00444566" w:rsidTr="00BB50BF">
        <w:trPr>
          <w:gridBefore w:val="1"/>
          <w:wBefore w:w="188" w:type="dxa"/>
          <w:trHeight w:val="16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576,8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предоставления молодым семьям социальных выплат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576,8</w:t>
            </w:r>
          </w:p>
        </w:tc>
      </w:tr>
      <w:tr w:rsidR="00FE5EDD" w:rsidRPr="00444566" w:rsidTr="00BB50BF">
        <w:trPr>
          <w:gridBefore w:val="1"/>
          <w:wBefore w:w="188" w:type="dxa"/>
          <w:trHeight w:val="9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социальных выплат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01 L0200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277,7</w:t>
            </w:r>
          </w:p>
        </w:tc>
      </w:tr>
      <w:tr w:rsidR="00FE5EDD" w:rsidRPr="00444566" w:rsidTr="00BB50BF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01 L0200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277,7</w:t>
            </w:r>
          </w:p>
        </w:tc>
      </w:tr>
      <w:tr w:rsidR="00FE5EDD" w:rsidRPr="00444566" w:rsidTr="00BB50BF">
        <w:trPr>
          <w:gridBefore w:val="1"/>
          <w:wBefore w:w="188" w:type="dxa"/>
          <w:trHeight w:val="41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01 R0200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299,1</w:t>
            </w:r>
          </w:p>
        </w:tc>
      </w:tr>
      <w:tr w:rsidR="00FE5EDD" w:rsidRPr="00444566" w:rsidTr="009A33D9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6 01 R0200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299,1</w:t>
            </w:r>
          </w:p>
        </w:tc>
      </w:tr>
      <w:tr w:rsidR="00FE5EDD" w:rsidRPr="00444566" w:rsidTr="009A33D9">
        <w:trPr>
          <w:gridBefore w:val="1"/>
          <w:wBefore w:w="188" w:type="dxa"/>
          <w:trHeight w:val="17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1706,2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района, территориальное планирование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1706,2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по разработке документов территориального планирования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FE5EDD" w:rsidRPr="00444566" w:rsidTr="009A33D9">
        <w:trPr>
          <w:gridBefore w:val="1"/>
          <w:wBefore w:w="188" w:type="dxa"/>
          <w:trHeight w:val="18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FE5EDD" w:rsidRPr="00444566" w:rsidTr="009A33D9">
        <w:trPr>
          <w:gridBefore w:val="1"/>
          <w:wBefore w:w="188" w:type="dxa"/>
          <w:trHeight w:val="52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FE5EDD" w:rsidRPr="00444566" w:rsidTr="009A33D9">
        <w:trPr>
          <w:gridBefore w:val="1"/>
          <w:wBefore w:w="188" w:type="dxa"/>
          <w:trHeight w:val="76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FE5EDD" w:rsidRPr="00444566" w:rsidTr="009A33D9">
        <w:trPr>
          <w:gridBefore w:val="1"/>
          <w:wBefore w:w="188" w:type="dxa"/>
          <w:trHeight w:val="21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FE5EDD" w:rsidRPr="00444566" w:rsidTr="009A33D9">
        <w:trPr>
          <w:gridBefore w:val="1"/>
          <w:wBefore w:w="188" w:type="dxa"/>
          <w:trHeight w:val="34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1100,0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FE5EDD" w:rsidRPr="00444566" w:rsidTr="009A33D9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FE5EDD" w:rsidRPr="00444566" w:rsidTr="009A33D9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FE5EDD" w:rsidRPr="00444566" w:rsidTr="009A33D9">
        <w:trPr>
          <w:gridBefore w:val="1"/>
          <w:wBefore w:w="188" w:type="dxa"/>
          <w:trHeight w:val="1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FE5EDD" w:rsidRPr="00444566" w:rsidTr="009A33D9">
        <w:trPr>
          <w:gridBefore w:val="1"/>
          <w:wBefore w:w="188" w:type="dxa"/>
          <w:trHeight w:val="13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407,0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407,0</w:t>
            </w:r>
          </w:p>
        </w:tc>
      </w:tr>
      <w:tr w:rsidR="00FE5EDD" w:rsidRPr="00444566" w:rsidTr="009A33D9">
        <w:trPr>
          <w:gridBefore w:val="1"/>
          <w:wBefore w:w="188" w:type="dxa"/>
          <w:trHeight w:val="9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407,0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407,0</w:t>
            </w:r>
          </w:p>
        </w:tc>
      </w:tr>
      <w:tr w:rsidR="00FE5EDD" w:rsidRPr="00444566" w:rsidTr="009A33D9">
        <w:trPr>
          <w:gridBefore w:val="1"/>
          <w:wBefore w:w="188" w:type="dxa"/>
          <w:trHeight w:val="12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402,0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47778,6</w:t>
            </w:r>
          </w:p>
        </w:tc>
      </w:tr>
      <w:tr w:rsidR="00FE5EDD" w:rsidRPr="00444566" w:rsidTr="00444566">
        <w:trPr>
          <w:gridBefore w:val="1"/>
          <w:wBefore w:w="188" w:type="dxa"/>
          <w:trHeight w:val="55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47778,6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1583,9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FE5EDD" w:rsidRPr="00444566" w:rsidTr="00444566">
        <w:trPr>
          <w:gridBefore w:val="1"/>
          <w:wBefore w:w="188" w:type="dxa"/>
          <w:trHeight w:val="54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FE5EDD" w:rsidRPr="00444566" w:rsidTr="009A33D9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FE5EDD" w:rsidRPr="00444566" w:rsidTr="009A33D9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42599,5</w:t>
            </w:r>
          </w:p>
        </w:tc>
      </w:tr>
      <w:tr w:rsidR="00FE5EDD" w:rsidRPr="00444566" w:rsidTr="009A33D9">
        <w:trPr>
          <w:gridBefore w:val="1"/>
          <w:wBefore w:w="188" w:type="dxa"/>
          <w:trHeight w:val="97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23947,5</w:t>
            </w:r>
          </w:p>
        </w:tc>
      </w:tr>
      <w:tr w:rsidR="00FE5EDD" w:rsidRPr="00444566" w:rsidTr="009A33D9">
        <w:trPr>
          <w:gridBefore w:val="1"/>
          <w:wBefore w:w="188" w:type="dxa"/>
          <w:trHeight w:val="29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23947,2</w:t>
            </w:r>
          </w:p>
        </w:tc>
      </w:tr>
      <w:tr w:rsidR="00FE5EDD" w:rsidRPr="00444566" w:rsidTr="009A33D9">
        <w:trPr>
          <w:gridBefore w:val="1"/>
          <w:wBefore w:w="188" w:type="dxa"/>
          <w:trHeight w:val="51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18097,5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18097,5</w:t>
            </w:r>
          </w:p>
        </w:tc>
      </w:tr>
      <w:tr w:rsidR="00FE5EDD" w:rsidRPr="00444566" w:rsidTr="009A33D9">
        <w:trPr>
          <w:gridBefore w:val="1"/>
          <w:wBefore w:w="188" w:type="dxa"/>
          <w:trHeight w:val="30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444566">
              <w:rPr>
                <w:rFonts w:ascii="Times New Roman" w:hAnsi="Times New Roman"/>
                <w:sz w:val="24"/>
                <w:szCs w:val="24"/>
              </w:rPr>
              <w:t xml:space="preserve">уждающихся в особой заботе государства, переданных на патронатное воспитание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</w:tr>
      <w:tr w:rsidR="00FE5EDD" w:rsidRPr="00444566" w:rsidTr="009A33D9">
        <w:trPr>
          <w:gridBefore w:val="1"/>
          <w:wBefore w:w="188" w:type="dxa"/>
          <w:trHeight w:val="17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FE5EDD" w:rsidRPr="00444566" w:rsidTr="009A33D9">
        <w:trPr>
          <w:gridBefore w:val="1"/>
          <w:wBefore w:w="188" w:type="dxa"/>
          <w:trHeight w:val="15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FE5EDD" w:rsidRPr="00444566" w:rsidTr="009A33D9">
        <w:trPr>
          <w:gridBefore w:val="1"/>
          <w:wBefore w:w="188" w:type="dxa"/>
          <w:trHeight w:val="4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FE5EDD" w:rsidRPr="00444566" w:rsidTr="009A33D9">
        <w:trPr>
          <w:gridBefore w:val="1"/>
          <w:wBefore w:w="188" w:type="dxa"/>
          <w:trHeight w:val="18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3277,4</w:t>
            </w:r>
          </w:p>
        </w:tc>
      </w:tr>
      <w:tr w:rsidR="00FE5EDD" w:rsidRPr="00444566" w:rsidTr="009A33D9">
        <w:trPr>
          <w:gridBefore w:val="1"/>
          <w:wBefore w:w="188" w:type="dxa"/>
          <w:trHeight w:val="33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</w:tr>
      <w:tr w:rsidR="00FE5EDD" w:rsidRPr="00444566" w:rsidTr="009A33D9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221,0</w:t>
            </w:r>
          </w:p>
        </w:tc>
      </w:tr>
      <w:tr w:rsidR="00FE5EDD" w:rsidRPr="00444566" w:rsidTr="009A33D9">
        <w:trPr>
          <w:gridBefore w:val="1"/>
          <w:wBefore w:w="188" w:type="dxa"/>
          <w:trHeight w:val="25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</w:tr>
      <w:tr w:rsidR="00FE5EDD" w:rsidRPr="00444566" w:rsidTr="009A33D9">
        <w:trPr>
          <w:gridBefore w:val="1"/>
          <w:wBefore w:w="188" w:type="dxa"/>
          <w:trHeight w:val="23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12535,0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12535,0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FE5EDD" w:rsidRPr="00444566" w:rsidTr="009A33D9">
        <w:trPr>
          <w:gridBefore w:val="1"/>
          <w:wBefore w:w="188" w:type="dxa"/>
          <w:trHeight w:val="62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FE5EDD" w:rsidRPr="00444566" w:rsidTr="00444566">
        <w:trPr>
          <w:gridBefore w:val="1"/>
          <w:wBefore w:w="188" w:type="dxa"/>
          <w:trHeight w:val="7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FE5EDD" w:rsidRPr="00444566" w:rsidTr="009A33D9">
        <w:trPr>
          <w:gridBefore w:val="1"/>
          <w:wBefore w:w="188" w:type="dxa"/>
          <w:trHeight w:val="12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E5EDD" w:rsidRPr="00444566" w:rsidTr="009A33D9">
        <w:trPr>
          <w:gridBefore w:val="1"/>
          <w:wBefore w:w="188" w:type="dxa"/>
          <w:trHeight w:val="34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10450,0</w:t>
            </w:r>
          </w:p>
        </w:tc>
      </w:tr>
      <w:tr w:rsidR="00FE5EDD" w:rsidRPr="00444566" w:rsidTr="009A33D9">
        <w:trPr>
          <w:gridBefore w:val="1"/>
          <w:wBefore w:w="188" w:type="dxa"/>
          <w:trHeight w:val="11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7490,0</w:t>
            </w:r>
          </w:p>
        </w:tc>
      </w:tr>
      <w:tr w:rsidR="00FE5EDD" w:rsidRPr="00444566" w:rsidTr="009A33D9">
        <w:trPr>
          <w:gridBefore w:val="1"/>
          <w:wBefore w:w="188" w:type="dxa"/>
          <w:trHeight w:val="25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2892,0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FE5EDD" w:rsidRPr="00444566" w:rsidTr="009A33D9">
        <w:trPr>
          <w:gridBefore w:val="1"/>
          <w:wBefore w:w="188" w:type="dxa"/>
          <w:trHeight w:val="82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FE5EDD" w:rsidRPr="00444566" w:rsidTr="009A33D9">
        <w:trPr>
          <w:gridBefore w:val="1"/>
          <w:wBefore w:w="188" w:type="dxa"/>
          <w:trHeight w:val="52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10928,9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10928,9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10917,6</w:t>
            </w:r>
          </w:p>
        </w:tc>
      </w:tr>
      <w:tr w:rsidR="00FE5EDD" w:rsidRPr="00444566" w:rsidTr="009A33D9">
        <w:trPr>
          <w:gridBefore w:val="1"/>
          <w:wBefore w:w="188" w:type="dxa"/>
          <w:trHeight w:val="144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9907,0</w:t>
            </w:r>
          </w:p>
        </w:tc>
      </w:tr>
      <w:tr w:rsidR="00FE5EDD" w:rsidRPr="00444566" w:rsidTr="00444566">
        <w:trPr>
          <w:gridBefore w:val="1"/>
          <w:wBefore w:w="188" w:type="dxa"/>
          <w:trHeight w:val="4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9907,0</w:t>
            </w:r>
          </w:p>
        </w:tc>
      </w:tr>
      <w:tr w:rsidR="00FE5EDD" w:rsidRPr="00444566" w:rsidTr="009A33D9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FE5EDD" w:rsidRPr="00444566" w:rsidTr="009A33D9">
        <w:trPr>
          <w:gridBefore w:val="1"/>
          <w:wBefore w:w="188" w:type="dxa"/>
          <w:trHeight w:val="3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FE5EDD" w:rsidRPr="00444566" w:rsidTr="009A33D9">
        <w:trPr>
          <w:gridBefore w:val="1"/>
          <w:wBefore w:w="188" w:type="dxa"/>
          <w:trHeight w:val="449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7357,0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7357,0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FE5EDD" w:rsidRPr="00444566" w:rsidTr="00444566">
        <w:trPr>
          <w:gridBefore w:val="1"/>
          <w:wBefore w:w="188" w:type="dxa"/>
          <w:trHeight w:val="54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4034,0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3946,0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86,5</w:t>
            </w:r>
          </w:p>
        </w:tc>
      </w:tr>
      <w:tr w:rsidR="00FE5EDD" w:rsidRPr="00444566" w:rsidTr="00444566">
        <w:trPr>
          <w:gridBefore w:val="1"/>
          <w:wBefore w:w="188" w:type="dxa"/>
          <w:trHeight w:val="4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E5EDD" w:rsidRPr="00444566" w:rsidTr="00444566">
        <w:trPr>
          <w:gridBefore w:val="1"/>
          <w:wBefore w:w="188" w:type="dxa"/>
          <w:trHeight w:val="46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FE5EDD" w:rsidRPr="00444566" w:rsidTr="00444566">
        <w:trPr>
          <w:gridBefore w:val="1"/>
          <w:wBefore w:w="188" w:type="dxa"/>
          <w:trHeight w:val="4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FE5EDD" w:rsidRPr="00444566" w:rsidTr="00444566">
        <w:trPr>
          <w:gridBefore w:val="1"/>
          <w:wBefore w:w="188" w:type="dxa"/>
          <w:trHeight w:val="84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3323,0</w:t>
            </w:r>
          </w:p>
        </w:tc>
      </w:tr>
      <w:tr w:rsidR="00FE5EDD" w:rsidRPr="00444566" w:rsidTr="009A33D9">
        <w:trPr>
          <w:gridBefore w:val="1"/>
          <w:wBefore w:w="188" w:type="dxa"/>
          <w:trHeight w:val="36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1806,4</w:t>
            </w:r>
          </w:p>
        </w:tc>
      </w:tr>
      <w:tr w:rsidR="00FE5EDD" w:rsidRPr="00444566" w:rsidTr="00444566">
        <w:trPr>
          <w:gridBefore w:val="1"/>
          <w:wBefore w:w="188" w:type="dxa"/>
          <w:trHeight w:val="3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FE5EDD" w:rsidRPr="00444566" w:rsidTr="00444566">
        <w:trPr>
          <w:gridBefore w:val="1"/>
          <w:wBefore w:w="188" w:type="dxa"/>
          <w:trHeight w:val="57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FE5EDD" w:rsidRPr="00444566" w:rsidTr="009A33D9">
        <w:trPr>
          <w:gridBefore w:val="1"/>
          <w:wBefore w:w="188" w:type="dxa"/>
          <w:trHeight w:val="62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FE5EDD" w:rsidRPr="00444566" w:rsidTr="009A33D9">
        <w:trPr>
          <w:gridBefore w:val="1"/>
          <w:wBefore w:w="188" w:type="dxa"/>
          <w:trHeight w:val="22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65985,5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42202,1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40671,5</w:t>
            </w:r>
          </w:p>
        </w:tc>
      </w:tr>
      <w:tr w:rsidR="00FE5EDD" w:rsidRPr="00444566" w:rsidTr="009A33D9">
        <w:trPr>
          <w:gridBefore w:val="1"/>
          <w:wBefore w:w="188" w:type="dxa"/>
          <w:trHeight w:val="34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39335,0</w:t>
            </w:r>
          </w:p>
        </w:tc>
      </w:tr>
      <w:tr w:rsidR="00FE5EDD" w:rsidRPr="00444566" w:rsidTr="009A33D9">
        <w:trPr>
          <w:gridBefore w:val="1"/>
          <w:wBefore w:w="188" w:type="dxa"/>
          <w:trHeight w:val="12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1136,5</w:t>
            </w:r>
          </w:p>
        </w:tc>
      </w:tr>
      <w:tr w:rsidR="00FE5EDD" w:rsidRPr="00444566" w:rsidTr="00444566">
        <w:trPr>
          <w:gridBefore w:val="1"/>
          <w:wBefore w:w="188" w:type="dxa"/>
          <w:trHeight w:val="4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FE5EDD" w:rsidRPr="00444566" w:rsidTr="009A33D9">
        <w:trPr>
          <w:gridBefore w:val="1"/>
          <w:wBefore w:w="188" w:type="dxa"/>
          <w:trHeight w:val="43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1303,7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FE5EDD" w:rsidRPr="00444566" w:rsidTr="009A33D9">
        <w:trPr>
          <w:gridBefore w:val="1"/>
          <w:wBefore w:w="188" w:type="dxa"/>
          <w:trHeight w:val="109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FE5EDD" w:rsidRPr="00444566" w:rsidTr="009A33D9">
        <w:trPr>
          <w:gridBefore w:val="1"/>
          <w:wBefore w:w="188" w:type="dxa"/>
          <w:trHeight w:val="953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FE5EDD" w:rsidRPr="00444566" w:rsidTr="009A33D9">
        <w:trPr>
          <w:gridBefore w:val="1"/>
          <w:wBefore w:w="188" w:type="dxa"/>
          <w:trHeight w:val="38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FE5EDD" w:rsidRPr="00444566" w:rsidTr="00444566">
        <w:trPr>
          <w:gridBefore w:val="1"/>
          <w:wBefore w:w="188" w:type="dxa"/>
          <w:trHeight w:val="3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FE5EDD" w:rsidRPr="00444566" w:rsidTr="009A33D9">
        <w:trPr>
          <w:gridBefore w:val="1"/>
          <w:wBefore w:w="188" w:type="dxa"/>
          <w:trHeight w:val="35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FE5EDD" w:rsidRPr="00444566" w:rsidTr="009A33D9">
        <w:trPr>
          <w:gridBefore w:val="1"/>
          <w:wBefore w:w="188" w:type="dxa"/>
          <w:trHeight w:val="174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1383,0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227,7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227,7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17172,3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17172,3</w:t>
            </w:r>
          </w:p>
        </w:tc>
      </w:tr>
      <w:tr w:rsidR="00FE5EDD" w:rsidRPr="00444566" w:rsidTr="009A33D9">
        <w:trPr>
          <w:gridBefore w:val="1"/>
          <w:wBefore w:w="188" w:type="dxa"/>
          <w:trHeight w:val="3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9043,5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7598,3</w:t>
            </w:r>
          </w:p>
        </w:tc>
      </w:tr>
      <w:tr w:rsidR="00FE5EDD" w:rsidRPr="00444566" w:rsidTr="009A33D9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</w:tr>
      <w:tr w:rsidR="00FE5EDD" w:rsidRPr="00444566" w:rsidTr="009A33D9">
        <w:trPr>
          <w:gridBefore w:val="1"/>
          <w:wBefore w:w="188" w:type="dxa"/>
          <w:trHeight w:val="14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FE5EDD" w:rsidRPr="00444566" w:rsidTr="00444566">
        <w:trPr>
          <w:gridBefore w:val="1"/>
          <w:wBefore w:w="188" w:type="dxa"/>
          <w:trHeight w:val="4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1820,4</w:t>
            </w:r>
          </w:p>
        </w:tc>
      </w:tr>
      <w:tr w:rsidR="00FE5EDD" w:rsidRPr="00444566" w:rsidTr="009A33D9">
        <w:trPr>
          <w:gridBefore w:val="1"/>
          <w:wBefore w:w="188" w:type="dxa"/>
          <w:trHeight w:val="16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1820,4</w:t>
            </w:r>
          </w:p>
        </w:tc>
      </w:tr>
      <w:tr w:rsidR="00FE5EDD" w:rsidRPr="00444566" w:rsidTr="009A33D9">
        <w:trPr>
          <w:gridBefore w:val="1"/>
          <w:wBefore w:w="188" w:type="dxa"/>
          <w:trHeight w:val="11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1820,4</w:t>
            </w:r>
          </w:p>
        </w:tc>
      </w:tr>
      <w:tr w:rsidR="00FE5EDD" w:rsidRPr="00444566" w:rsidTr="009A33D9">
        <w:trPr>
          <w:gridBefore w:val="1"/>
          <w:wBefore w:w="188" w:type="dxa"/>
          <w:trHeight w:val="63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1467,7</w:t>
            </w:r>
          </w:p>
        </w:tc>
      </w:tr>
      <w:tr w:rsidR="00FE5EDD" w:rsidRPr="00444566" w:rsidTr="00E0543C">
        <w:trPr>
          <w:gridBefore w:val="1"/>
          <w:wBefore w:w="188" w:type="dxa"/>
          <w:trHeight w:val="61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337,7</w:t>
            </w:r>
          </w:p>
        </w:tc>
      </w:tr>
      <w:tr w:rsidR="00FE5EDD" w:rsidRPr="00444566" w:rsidTr="00444566">
        <w:trPr>
          <w:gridBefore w:val="1"/>
          <w:wBefore w:w="188" w:type="dxa"/>
          <w:trHeight w:val="43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FE5EDD" w:rsidRPr="00444566" w:rsidTr="00444566">
        <w:trPr>
          <w:gridBefore w:val="1"/>
          <w:wBefore w:w="188" w:type="dxa"/>
          <w:trHeight w:val="37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FE5EDD" w:rsidRPr="00444566" w:rsidTr="00E0543C">
        <w:trPr>
          <w:gridBefore w:val="1"/>
          <w:wBefore w:w="188" w:type="dxa"/>
          <w:trHeight w:val="157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FE5EDD" w:rsidRPr="00444566" w:rsidTr="00E0543C">
        <w:trPr>
          <w:gridBefore w:val="1"/>
          <w:wBefore w:w="188" w:type="dxa"/>
          <w:trHeight w:val="316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1180,0</w:t>
            </w:r>
          </w:p>
        </w:tc>
      </w:tr>
      <w:tr w:rsidR="00FE5EDD" w:rsidRPr="00444566" w:rsidTr="00444566">
        <w:trPr>
          <w:gridBefore w:val="1"/>
          <w:wBefore w:w="188" w:type="dxa"/>
          <w:trHeight w:val="43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25725,8</w:t>
            </w:r>
          </w:p>
        </w:tc>
      </w:tr>
      <w:tr w:rsidR="00FE5EDD" w:rsidRPr="00444566" w:rsidTr="00E0543C">
        <w:trPr>
          <w:gridBefore w:val="1"/>
          <w:wBefore w:w="188" w:type="dxa"/>
          <w:trHeight w:val="432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FE5EDD" w:rsidRPr="00444566" w:rsidTr="00444566">
        <w:trPr>
          <w:gridBefore w:val="1"/>
          <w:wBefore w:w="188" w:type="dxa"/>
          <w:trHeight w:val="60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15213,8</w:t>
            </w:r>
          </w:p>
        </w:tc>
      </w:tr>
      <w:tr w:rsidR="00FE5EDD" w:rsidRPr="00444566" w:rsidTr="00E0543C">
        <w:trPr>
          <w:gridBefore w:val="1"/>
          <w:wBefore w:w="188" w:type="dxa"/>
          <w:trHeight w:val="1041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12640,9</w:t>
            </w:r>
          </w:p>
        </w:tc>
      </w:tr>
      <w:tr w:rsidR="00FE5EDD" w:rsidRPr="00444566" w:rsidTr="00E0543C">
        <w:trPr>
          <w:gridBefore w:val="1"/>
          <w:wBefore w:w="188" w:type="dxa"/>
          <w:trHeight w:val="31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2541,4</w:t>
            </w:r>
          </w:p>
        </w:tc>
      </w:tr>
      <w:tr w:rsidR="00FE5EDD" w:rsidRPr="00444566" w:rsidTr="00444566">
        <w:trPr>
          <w:gridBefore w:val="1"/>
          <w:wBefore w:w="188" w:type="dxa"/>
          <w:trHeight w:val="3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FE5EDD" w:rsidRPr="00444566" w:rsidTr="00E0543C">
        <w:trPr>
          <w:gridBefore w:val="1"/>
          <w:wBefore w:w="188" w:type="dxa"/>
          <w:trHeight w:val="9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10512,0</w:t>
            </w:r>
          </w:p>
        </w:tc>
      </w:tr>
      <w:tr w:rsidR="00FE5EDD" w:rsidRPr="00444566" w:rsidTr="00444566">
        <w:trPr>
          <w:gridBefore w:val="1"/>
          <w:wBefore w:w="188" w:type="dxa"/>
          <w:trHeight w:val="76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краевого бюджета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9460,8</w:t>
            </w:r>
          </w:p>
        </w:tc>
      </w:tr>
      <w:tr w:rsidR="00FE5EDD" w:rsidRPr="00444566" w:rsidTr="00444566">
        <w:trPr>
          <w:gridBefore w:val="1"/>
          <w:wBefore w:w="188" w:type="dxa"/>
          <w:trHeight w:val="45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9460,8</w:t>
            </w:r>
          </w:p>
        </w:tc>
      </w:tr>
      <w:tr w:rsidR="00FE5EDD" w:rsidRPr="00444566" w:rsidTr="00E0543C">
        <w:trPr>
          <w:gridBefore w:val="1"/>
          <w:wBefore w:w="188" w:type="dxa"/>
          <w:trHeight w:val="33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1051,2</w:t>
            </w:r>
          </w:p>
        </w:tc>
      </w:tr>
      <w:tr w:rsidR="00FE5EDD" w:rsidRPr="00444566" w:rsidTr="00444566">
        <w:trPr>
          <w:gridBefore w:val="1"/>
          <w:wBefore w:w="188" w:type="dxa"/>
          <w:trHeight w:val="405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1051,2</w:t>
            </w:r>
          </w:p>
        </w:tc>
      </w:tr>
      <w:tr w:rsidR="00FE5EDD" w:rsidRPr="00444566" w:rsidTr="00E0543C">
        <w:trPr>
          <w:gridBefore w:val="1"/>
          <w:wBefore w:w="188" w:type="dxa"/>
          <w:trHeight w:val="25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1828,4</w:t>
            </w:r>
          </w:p>
        </w:tc>
      </w:tr>
      <w:tr w:rsidR="00FE5EDD" w:rsidRPr="00444566" w:rsidTr="00E0543C">
        <w:trPr>
          <w:gridBefore w:val="1"/>
          <w:wBefore w:w="188" w:type="dxa"/>
          <w:trHeight w:val="238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  <w:tr w:rsidR="00FE5EDD" w:rsidRPr="00444566" w:rsidTr="00444566">
        <w:trPr>
          <w:gridBefore w:val="1"/>
          <w:wBefore w:w="188" w:type="dxa"/>
          <w:trHeight w:val="720"/>
        </w:trPr>
        <w:tc>
          <w:tcPr>
            <w:tcW w:w="570" w:type="dxa"/>
            <w:gridSpan w:val="2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</w:tbl>
    <w:p w:rsidR="00FE5EDD" w:rsidRDefault="00FE5EDD" w:rsidP="00117D18">
      <w:pPr>
        <w:spacing w:after="0" w:line="240" w:lineRule="auto"/>
        <w:rPr>
          <w:rFonts w:ascii="Times New Roman" w:hAnsi="Times New Roman"/>
          <w:sz w:val="24"/>
          <w:szCs w:val="24"/>
        </w:rPr>
        <w:sectPr w:rsidR="00FE5EDD" w:rsidSect="005D60D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0"/>
        <w:gridCol w:w="7172"/>
        <w:gridCol w:w="3060"/>
        <w:gridCol w:w="900"/>
        <w:gridCol w:w="1620"/>
      </w:tblGrid>
      <w:tr w:rsidR="00FE5EDD" w:rsidRPr="00444566" w:rsidTr="00E0543C">
        <w:trPr>
          <w:trHeight w:val="174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900,1</w:t>
            </w:r>
          </w:p>
        </w:tc>
      </w:tr>
      <w:tr w:rsidR="00FE5EDD" w:rsidRPr="00444566" w:rsidTr="00E0543C">
        <w:trPr>
          <w:trHeight w:val="134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928,3</w:t>
            </w:r>
          </w:p>
        </w:tc>
      </w:tr>
      <w:tr w:rsidR="00FE5EDD" w:rsidRPr="00444566" w:rsidTr="00E0543C">
        <w:trPr>
          <w:trHeight w:val="585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562,5</w:t>
            </w:r>
          </w:p>
        </w:tc>
      </w:tr>
      <w:tr w:rsidR="00FE5EDD" w:rsidRPr="00444566" w:rsidTr="00E0543C">
        <w:trPr>
          <w:trHeight w:val="951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321,5</w:t>
            </w:r>
          </w:p>
        </w:tc>
      </w:tr>
      <w:tr w:rsidR="00FE5EDD" w:rsidRPr="00444566" w:rsidTr="00E0543C">
        <w:trPr>
          <w:trHeight w:val="205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FE5EDD" w:rsidRPr="00444566" w:rsidTr="00E0543C">
        <w:trPr>
          <w:trHeight w:val="405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E5EDD" w:rsidRPr="00444566" w:rsidTr="00E0543C">
        <w:trPr>
          <w:trHeight w:val="90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FE5EDD" w:rsidRPr="00444566" w:rsidTr="00E0543C">
        <w:trPr>
          <w:trHeight w:val="285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FE5EDD" w:rsidRPr="00444566" w:rsidTr="00E0543C">
        <w:trPr>
          <w:trHeight w:val="90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566">
              <w:rPr>
                <w:rFonts w:ascii="Times New Roman" w:hAnsi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FE5EDD" w:rsidRPr="00444566" w:rsidTr="00E0543C">
        <w:trPr>
          <w:trHeight w:val="90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FE5EDD" w:rsidRPr="00444566" w:rsidTr="00E0543C">
        <w:trPr>
          <w:trHeight w:val="90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FE5EDD" w:rsidRPr="00444566" w:rsidTr="00E0543C">
        <w:trPr>
          <w:trHeight w:val="272"/>
        </w:trPr>
        <w:tc>
          <w:tcPr>
            <w:tcW w:w="57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2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90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noWrap/>
          </w:tcPr>
          <w:p w:rsidR="00FE5EDD" w:rsidRPr="00444566" w:rsidRDefault="00FE5EDD" w:rsidP="00117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56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:rsidR="00FE5EDD" w:rsidRDefault="00FE5EDD" w:rsidP="00E054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EDD" w:rsidRDefault="00FE5EDD" w:rsidP="00E054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EDD" w:rsidRDefault="00FE5EDD" w:rsidP="00E054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EDD" w:rsidRDefault="00FE5EDD" w:rsidP="00E054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4566">
        <w:rPr>
          <w:rFonts w:ascii="Times New Roman" w:hAnsi="Times New Roman"/>
          <w:sz w:val="24"/>
          <w:szCs w:val="24"/>
        </w:rPr>
        <w:t xml:space="preserve">Заместитель главы муниципального образования Выселковский район, </w:t>
      </w:r>
    </w:p>
    <w:p w:rsidR="00FE5EDD" w:rsidRDefault="00FE5EDD" w:rsidP="00E054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4566">
        <w:rPr>
          <w:rFonts w:ascii="Times New Roman" w:hAnsi="Times New Roman"/>
          <w:sz w:val="24"/>
          <w:szCs w:val="24"/>
        </w:rPr>
        <w:t>начальник финансового управления администрации</w:t>
      </w:r>
    </w:p>
    <w:p w:rsidR="00FE5EDD" w:rsidRPr="00444566" w:rsidRDefault="00FE5EDD" w:rsidP="00E0543C">
      <w:pPr>
        <w:spacing w:after="0" w:line="240" w:lineRule="auto"/>
      </w:pPr>
      <w:r w:rsidRPr="00444566">
        <w:rPr>
          <w:rFonts w:ascii="Times New Roman" w:hAnsi="Times New Roman"/>
          <w:sz w:val="24"/>
          <w:szCs w:val="24"/>
        </w:rPr>
        <w:t>муниципального образования Выселковский район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И.А.Колесникова</w:t>
      </w:r>
    </w:p>
    <w:sectPr w:rsidR="00FE5EDD" w:rsidRPr="00444566" w:rsidSect="00E0543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EDE"/>
    <w:rsid w:val="000F1020"/>
    <w:rsid w:val="00117D18"/>
    <w:rsid w:val="001858C0"/>
    <w:rsid w:val="00334E2A"/>
    <w:rsid w:val="003E6150"/>
    <w:rsid w:val="00444566"/>
    <w:rsid w:val="00560EDE"/>
    <w:rsid w:val="005D25AA"/>
    <w:rsid w:val="005D60DC"/>
    <w:rsid w:val="00651740"/>
    <w:rsid w:val="009A33D9"/>
    <w:rsid w:val="00B77699"/>
    <w:rsid w:val="00B94323"/>
    <w:rsid w:val="00BB50BF"/>
    <w:rsid w:val="00C7711E"/>
    <w:rsid w:val="00E0543C"/>
    <w:rsid w:val="00FE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5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60ED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60ED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560EDE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9">
    <w:name w:val="xl69"/>
    <w:basedOn w:val="Normal"/>
    <w:uiPriority w:val="99"/>
    <w:rsid w:val="00560E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560EDE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560EDE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Normal"/>
    <w:uiPriority w:val="99"/>
    <w:rsid w:val="00560ED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560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560E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560EDE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560EDE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560ED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Normal"/>
    <w:uiPriority w:val="99"/>
    <w:rsid w:val="00560EDE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560ED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uiPriority w:val="99"/>
    <w:rsid w:val="00560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560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560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560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560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560ED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28</Pages>
  <Words>7689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Турова</cp:lastModifiedBy>
  <cp:revision>13</cp:revision>
  <dcterms:created xsi:type="dcterms:W3CDTF">2017-11-22T02:54:00Z</dcterms:created>
  <dcterms:modified xsi:type="dcterms:W3CDTF">2017-11-22T06:12:00Z</dcterms:modified>
</cp:coreProperties>
</file>